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Epping Forest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Epping Forest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Epping Forest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Epping Forest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Epping Forest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Epping Forest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Epping Forest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Epping Forest is estimated to be </w:t>
      </w:r>
      <w:r w:rsidRPr="00773DF7">
        <w:rPr>
          <w:rFonts w:ascii="Libre Franklin Light" w:eastAsia="Times New Roman" w:hAnsi="Libre Franklin Light" w:cs="Calibri Light"/>
          <w:b/>
          <w:bCs/>
          <w:color w:val="C45911" w:themeColor="accent2" w:themeShade="BF"/>
        </w:rPr>
        <w:t xml:space="preserve">£1,771,921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Epping Forest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Epping Forest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Epping Forest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Epping Forest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pping For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Epping Forest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pping For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Epping Forest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Epping Forest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pping For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Epping Forest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Epping Forest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Epping Forest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Epping Forest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Epping Forest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Epping Forest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£1,771,921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Epping Forest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£28,862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£596,876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£42,758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£12,026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£22,047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£1,069,352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£1,771,921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Epping Forest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Epping Forest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Epping Forest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Epping Forest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Epping Forest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Epping Forest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Epping Forest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Epping Forest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Epping Forest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Epping Forest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Epping Forest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Epping Forest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5765B4E-8489-4813-B1C1-1635C70F8CE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